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79" w:rsidRDefault="00BD7B79">
      <w:pPr>
        <w:rPr>
          <w:sz w:val="52"/>
          <w:szCs w:val="52"/>
        </w:rPr>
      </w:pPr>
      <w:r>
        <w:rPr>
          <w:sz w:val="52"/>
          <w:szCs w:val="52"/>
        </w:rPr>
        <w:t>DIAGNOSTICS</w:t>
      </w:r>
    </w:p>
    <w:p w:rsidR="00BD7B79" w:rsidRDefault="00BD7B79">
      <w:pPr>
        <w:rPr>
          <w:sz w:val="28"/>
          <w:szCs w:val="28"/>
        </w:rPr>
      </w:pPr>
      <w:r>
        <w:rPr>
          <w:sz w:val="32"/>
          <w:szCs w:val="32"/>
        </w:rPr>
        <w:t xml:space="preserve">The only true way to find out if cells are cancerous is a </w:t>
      </w:r>
      <w:r>
        <w:rPr>
          <w:b/>
          <w:sz w:val="28"/>
          <w:szCs w:val="28"/>
        </w:rPr>
        <w:t>Biopsy</w:t>
      </w:r>
      <w:r>
        <w:rPr>
          <w:sz w:val="28"/>
          <w:szCs w:val="28"/>
        </w:rPr>
        <w:t xml:space="preserve">- removes fluid or tissue from the beast; fine needle aspiration, core biopsy </w:t>
      </w:r>
      <w:r w:rsidRPr="00420A22">
        <w:t>(during procedure ultrasound or a 3D x-ray help doctors guide the needle to the desired location)</w:t>
      </w:r>
      <w:r>
        <w:rPr>
          <w:sz w:val="28"/>
          <w:szCs w:val="28"/>
        </w:rPr>
        <w:t>, surgical biopsy</w:t>
      </w:r>
    </w:p>
    <w:p w:rsidR="00BD7B79" w:rsidRDefault="00BD7B79">
      <w:pPr>
        <w:rPr>
          <w:sz w:val="28"/>
          <w:szCs w:val="28"/>
        </w:rPr>
      </w:pPr>
      <w:r>
        <w:rPr>
          <w:b/>
          <w:sz w:val="28"/>
          <w:szCs w:val="28"/>
        </w:rPr>
        <w:t>Ultrasound-</w:t>
      </w:r>
      <w:r>
        <w:rPr>
          <w:sz w:val="28"/>
          <w:szCs w:val="28"/>
        </w:rPr>
        <w:t xml:space="preserve"> technology is used to produce an image called a sonogram; it uses high frequency sound waves that bounce off tissues and organs to create the sonogram; can determine the difference between tumors and fluid filled cysts</w:t>
      </w:r>
    </w:p>
    <w:p w:rsidR="00BD7B79" w:rsidRPr="00054657" w:rsidRDefault="00BD7B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Mammogram- </w:t>
      </w:r>
      <w:r>
        <w:rPr>
          <w:sz w:val="28"/>
          <w:szCs w:val="28"/>
        </w:rPr>
        <w:t>uses x-rays for screening and diagnosis</w:t>
      </w:r>
      <w:r>
        <w:rPr>
          <w:b/>
          <w:sz w:val="28"/>
          <w:szCs w:val="28"/>
        </w:rPr>
        <w:t xml:space="preserve">; </w:t>
      </w:r>
      <w:r>
        <w:rPr>
          <w:sz w:val="28"/>
          <w:szCs w:val="28"/>
        </w:rPr>
        <w:t>breast is placed between 2 x-ray panels and flattened two get a clear picture; women over 40 should be screened annually</w:t>
      </w:r>
    </w:p>
    <w:p w:rsidR="00BD7B79" w:rsidRPr="00420A22" w:rsidRDefault="00BD7B79" w:rsidP="00793C3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MRI- </w:t>
      </w:r>
      <w:r>
        <w:rPr>
          <w:sz w:val="28"/>
          <w:szCs w:val="28"/>
        </w:rPr>
        <w:t>uses a magnet and radio waves to create a series of 100s of pictures of the breast, not for runtime screenings but for women who are at high risk or identify abnormalities from a mammogram</w:t>
      </w:r>
    </w:p>
    <w:p w:rsidR="00BD7B79" w:rsidRPr="000260BC" w:rsidRDefault="00BD7B79" w:rsidP="000260BC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RISK FACTORS </w:t>
      </w:r>
      <w:r w:rsidRPr="00717F3D">
        <w:rPr>
          <w:b/>
          <w:sz w:val="36"/>
          <w:szCs w:val="36"/>
        </w:rPr>
        <w:t>WOMEN WATCH OUT!</w:t>
      </w:r>
    </w:p>
    <w:p w:rsidR="00BD7B79" w:rsidRDefault="00BD7B79" w:rsidP="00713B7C">
      <w:pPr>
        <w:rPr>
          <w:rFonts w:ascii="Arial" w:hAnsi="Arial" w:cs="Arial"/>
          <w:color w:val="000000"/>
          <w:sz w:val="20"/>
          <w:szCs w:val="20"/>
        </w:rPr>
      </w:pPr>
      <w:r w:rsidRPr="00713B7C">
        <w:rPr>
          <w:sz w:val="28"/>
          <w:szCs w:val="28"/>
        </w:rPr>
        <w:t>-</w:t>
      </w:r>
      <w:r>
        <w:rPr>
          <w:sz w:val="28"/>
          <w:szCs w:val="28"/>
        </w:rPr>
        <w:t xml:space="preserve"> Men DO get breast cancer however it is rare; breast cancer is primarily detected in women </w:t>
      </w:r>
      <w:r w:rsidRPr="00713B7C">
        <w:rPr>
          <w:rFonts w:ascii="Arial" w:hAnsi="Arial" w:cs="Arial"/>
          <w:sz w:val="20"/>
          <w:szCs w:val="20"/>
        </w:rPr>
        <w:t>(</w:t>
      </w:r>
      <w:r w:rsidRPr="00713B7C">
        <w:rPr>
          <w:rFonts w:ascii="Arial" w:hAnsi="Arial" w:cs="Arial"/>
          <w:color w:val="000000"/>
          <w:sz w:val="20"/>
          <w:szCs w:val="20"/>
        </w:rPr>
        <w:t>40,170 women, 440 men are estimated to die this year from breast cancer)</w:t>
      </w:r>
    </w:p>
    <w:p w:rsidR="00BD7B79" w:rsidRDefault="00BD7B79" w:rsidP="00713B7C">
      <w:pPr>
        <w:rPr>
          <w:sz w:val="28"/>
          <w:szCs w:val="28"/>
        </w:rPr>
      </w:pPr>
      <w:r>
        <w:rPr>
          <w:sz w:val="28"/>
          <w:szCs w:val="28"/>
        </w:rPr>
        <w:t>- As you age your risk increases</w:t>
      </w:r>
    </w:p>
    <w:p w:rsidR="00BD7B79" w:rsidRDefault="00BD7B79" w:rsidP="00713B7C">
      <w:pPr>
        <w:rPr>
          <w:sz w:val="28"/>
          <w:szCs w:val="28"/>
        </w:rPr>
      </w:pPr>
      <w:r>
        <w:rPr>
          <w:sz w:val="28"/>
          <w:szCs w:val="28"/>
        </w:rPr>
        <w:t>- Post menopause women have a greater risk then pre menopause women</w:t>
      </w:r>
    </w:p>
    <w:p w:rsidR="00BD7B79" w:rsidRDefault="00BD7B79" w:rsidP="00713B7C">
      <w:pPr>
        <w:jc w:val="center"/>
        <w:rPr>
          <w:sz w:val="40"/>
          <w:szCs w:val="40"/>
        </w:rPr>
      </w:pPr>
      <w:r>
        <w:rPr>
          <w:sz w:val="40"/>
          <w:szCs w:val="40"/>
        </w:rPr>
        <w:t>BRCA1      BRCA2</w:t>
      </w:r>
    </w:p>
    <w:p w:rsidR="00BD7B79" w:rsidRDefault="00BD7B79" w:rsidP="00713B7C">
      <w:pPr>
        <w:jc w:val="center"/>
        <w:rPr>
          <w:sz w:val="28"/>
          <w:szCs w:val="28"/>
        </w:rPr>
      </w:pPr>
      <w:r>
        <w:rPr>
          <w:sz w:val="40"/>
          <w:szCs w:val="40"/>
        </w:rPr>
        <w:t>-</w:t>
      </w:r>
      <w:r>
        <w:rPr>
          <w:sz w:val="28"/>
          <w:szCs w:val="28"/>
        </w:rPr>
        <w:t>these gene mutations are passed down from your parents, they increase ones risk of getting breast cancer, however they do not guarantee you will get the disease</w:t>
      </w:r>
    </w:p>
    <w:p w:rsidR="00BD7B79" w:rsidRDefault="00BD7B79" w:rsidP="000260BC">
      <w:pPr>
        <w:jc w:val="center"/>
        <w:rPr>
          <w:b/>
          <w:sz w:val="36"/>
          <w:szCs w:val="36"/>
        </w:rPr>
      </w:pPr>
      <w:r w:rsidRPr="00713B7C">
        <w:rPr>
          <w:b/>
          <w:sz w:val="36"/>
          <w:szCs w:val="36"/>
        </w:rPr>
        <w:t>Be Aware of Your Family History!!</w:t>
      </w:r>
    </w:p>
    <w:p w:rsidR="00BD7B79" w:rsidRDefault="00BD7B79" w:rsidP="000260BC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alt="http://www.exercisetoreducethighs.com/wp-content/uploads/2011/05/diet-and-exercise.jpg" style="position:absolute;margin-left:93.05pt;margin-top:6.85pt;width:107.95pt;height:80.95pt;z-index:-251658240;visibility:visible">
            <v:imagedata r:id="rId5" o:title=""/>
            <w10:wrap type="square"/>
          </v:shape>
        </w:pict>
      </w:r>
      <w:r>
        <w:rPr>
          <w:b/>
          <w:sz w:val="36"/>
          <w:szCs w:val="36"/>
        </w:rPr>
        <w:t>-</w:t>
      </w:r>
      <w:r>
        <w:rPr>
          <w:sz w:val="28"/>
          <w:szCs w:val="28"/>
        </w:rPr>
        <w:t xml:space="preserve">Stay healthy and fit- </w:t>
      </w:r>
      <w:r>
        <w:rPr>
          <w:sz w:val="22"/>
          <w:szCs w:val="22"/>
        </w:rPr>
        <w:t>those who lack physical activity or are overweight have an increased risk of breast cancer</w:t>
      </w:r>
    </w:p>
    <w:p w:rsidR="00BD7B79" w:rsidRPr="00717F3D" w:rsidRDefault="00BD7B79" w:rsidP="00717F3D">
      <w:pPr>
        <w:rPr>
          <w:sz w:val="22"/>
          <w:szCs w:val="22"/>
        </w:rPr>
      </w:pPr>
      <w:r>
        <w:rPr>
          <w:sz w:val="28"/>
          <w:szCs w:val="28"/>
        </w:rPr>
        <w:t xml:space="preserve">- Limit alcohol consumption- </w:t>
      </w:r>
      <w:r>
        <w:rPr>
          <w:sz w:val="22"/>
          <w:szCs w:val="22"/>
        </w:rPr>
        <w:t>studies have shown that drinking too much alcohol increases your risk of breast cancer</w:t>
      </w:r>
    </w:p>
    <w:p w:rsidR="00BD7B79" w:rsidRDefault="00BD7B79" w:rsidP="00713B7C">
      <w:pPr>
        <w:jc w:val="center"/>
        <w:rPr>
          <w:sz w:val="52"/>
          <w:szCs w:val="52"/>
        </w:rPr>
      </w:pPr>
      <w:r>
        <w:rPr>
          <w:sz w:val="52"/>
          <w:szCs w:val="52"/>
        </w:rPr>
        <w:t>TREATMENTS</w:t>
      </w:r>
    </w:p>
    <w:p w:rsidR="00BD7B79" w:rsidRPr="0018491E" w:rsidRDefault="00BD7B79" w:rsidP="00713B7C">
      <w:pPr>
        <w:jc w:val="center"/>
        <w:rPr>
          <w:sz w:val="36"/>
          <w:szCs w:val="36"/>
        </w:rPr>
      </w:pPr>
      <w:r>
        <w:rPr>
          <w:sz w:val="36"/>
          <w:szCs w:val="36"/>
        </w:rPr>
        <w:t>Biological Therapy</w:t>
      </w:r>
    </w:p>
    <w:p w:rsidR="00BD7B79" w:rsidRDefault="00BD7B79" w:rsidP="0018491E">
      <w:pPr>
        <w:rPr>
          <w:sz w:val="28"/>
          <w:szCs w:val="28"/>
        </w:rPr>
      </w:pPr>
      <w:r w:rsidRPr="0018491E">
        <w:rPr>
          <w:sz w:val="28"/>
          <w:szCs w:val="28"/>
        </w:rPr>
        <w:t>-</w:t>
      </w:r>
      <w:r>
        <w:rPr>
          <w:sz w:val="28"/>
          <w:szCs w:val="28"/>
        </w:rPr>
        <w:t xml:space="preserve"> helps the immune system fight the cancer</w:t>
      </w:r>
    </w:p>
    <w:p w:rsidR="00BD7B79" w:rsidRPr="0018491E" w:rsidRDefault="00BD7B79" w:rsidP="0018491E">
      <w:pPr>
        <w:rPr>
          <w:sz w:val="22"/>
          <w:szCs w:val="22"/>
        </w:rPr>
      </w:pPr>
      <w:r>
        <w:rPr>
          <w:sz w:val="28"/>
          <w:szCs w:val="28"/>
        </w:rPr>
        <w:t xml:space="preserve">- Uses monoclonal antibodies </w:t>
      </w:r>
      <w:r w:rsidRPr="0018491E">
        <w:rPr>
          <w:sz w:val="22"/>
          <w:szCs w:val="22"/>
        </w:rPr>
        <w:t>(bind to tumor and can deliver drugs, toxins, or radioactive material)</w:t>
      </w:r>
    </w:p>
    <w:p w:rsidR="00BD7B79" w:rsidRDefault="00BD7B79" w:rsidP="0018491E">
      <w:pPr>
        <w:jc w:val="center"/>
        <w:rPr>
          <w:sz w:val="36"/>
          <w:szCs w:val="36"/>
        </w:rPr>
      </w:pPr>
      <w:r>
        <w:rPr>
          <w:sz w:val="36"/>
          <w:szCs w:val="36"/>
        </w:rPr>
        <w:t>Chemotherapy</w:t>
      </w:r>
    </w:p>
    <w:p w:rsidR="00BD7B79" w:rsidRPr="002A6D30" w:rsidRDefault="00BD7B79" w:rsidP="002A6D30">
      <w:r>
        <w:rPr>
          <w:sz w:val="28"/>
          <w:szCs w:val="28"/>
        </w:rPr>
        <w:t xml:space="preserve">- uses drugs to attack all rapidly growing and dividing cells </w:t>
      </w:r>
      <w:r>
        <w:t>(not just cancer cells; causing patients to lose blood cells and hair)</w:t>
      </w:r>
    </w:p>
    <w:p w:rsidR="00BD7B79" w:rsidRDefault="00BD7B79" w:rsidP="002A6D30">
      <w:pPr>
        <w:rPr>
          <w:sz w:val="28"/>
          <w:szCs w:val="28"/>
        </w:rPr>
      </w:pPr>
      <w:r>
        <w:rPr>
          <w:sz w:val="28"/>
          <w:szCs w:val="28"/>
        </w:rPr>
        <w:t>- given as a pill or injected directly into the bloodstream</w:t>
      </w:r>
    </w:p>
    <w:p w:rsidR="00BD7B79" w:rsidRDefault="00BD7B79" w:rsidP="002A6D30">
      <w:pPr>
        <w:jc w:val="center"/>
        <w:rPr>
          <w:sz w:val="36"/>
          <w:szCs w:val="36"/>
        </w:rPr>
      </w:pPr>
      <w:r>
        <w:rPr>
          <w:sz w:val="36"/>
          <w:szCs w:val="36"/>
        </w:rPr>
        <w:t>Hormone Therapy</w:t>
      </w:r>
    </w:p>
    <w:p w:rsidR="00BD7B79" w:rsidRDefault="00BD7B79" w:rsidP="002A6D30">
      <w:pPr>
        <w:rPr>
          <w:sz w:val="28"/>
          <w:szCs w:val="28"/>
        </w:rPr>
      </w:pPr>
      <w:r>
        <w:rPr>
          <w:sz w:val="36"/>
          <w:szCs w:val="36"/>
        </w:rPr>
        <w:t xml:space="preserve"> </w:t>
      </w:r>
      <w:r>
        <w:rPr>
          <w:sz w:val="28"/>
          <w:szCs w:val="28"/>
        </w:rPr>
        <w:t xml:space="preserve">- for cancers that need hormones </w:t>
      </w:r>
      <w:r>
        <w:t xml:space="preserve">(estrogen or progesterone) </w:t>
      </w:r>
      <w:r>
        <w:rPr>
          <w:sz w:val="28"/>
          <w:szCs w:val="28"/>
        </w:rPr>
        <w:t>to grow this therapy blocks the hormone receptors preventing the binding of the hormone and inhibiting tumor growth</w:t>
      </w:r>
    </w:p>
    <w:p w:rsidR="00BD7B79" w:rsidRDefault="00BD7B79" w:rsidP="002A6D30">
      <w:r>
        <w:rPr>
          <w:sz w:val="28"/>
          <w:szCs w:val="28"/>
        </w:rPr>
        <w:t xml:space="preserve">- may be given as a pill or through surgery </w:t>
      </w:r>
      <w:r>
        <w:t>(removal of ovaries to prevent the production on estrogen)</w:t>
      </w:r>
    </w:p>
    <w:p w:rsidR="00BD7B79" w:rsidRDefault="00BD7B79" w:rsidP="002B5F43">
      <w:pPr>
        <w:jc w:val="center"/>
        <w:rPr>
          <w:sz w:val="28"/>
          <w:szCs w:val="28"/>
        </w:rPr>
      </w:pPr>
      <w:r>
        <w:rPr>
          <w:sz w:val="36"/>
          <w:szCs w:val="36"/>
        </w:rPr>
        <w:t>Radiation</w:t>
      </w:r>
    </w:p>
    <w:p w:rsidR="00BD7B79" w:rsidRPr="002B5F43" w:rsidRDefault="00BD7B79" w:rsidP="002B5F43">
      <w:pPr>
        <w:rPr>
          <w:sz w:val="28"/>
          <w:szCs w:val="28"/>
        </w:rPr>
      </w:pPr>
      <w:r>
        <w:rPr>
          <w:sz w:val="28"/>
          <w:szCs w:val="28"/>
        </w:rPr>
        <w:t>- uses high energy ray to kill cancer cells in breast and lymph nodes</w:t>
      </w:r>
    </w:p>
    <w:p w:rsidR="00BD7B79" w:rsidRPr="002B5F43" w:rsidRDefault="00BD7B79" w:rsidP="00EF115B">
      <w:r>
        <w:rPr>
          <w:sz w:val="28"/>
          <w:szCs w:val="28"/>
        </w:rPr>
        <w:t xml:space="preserve">- used to kill off remaining cancer cells after surgery </w:t>
      </w:r>
      <w:r>
        <w:t>(mastectomy)</w:t>
      </w:r>
    </w:p>
    <w:p w:rsidR="00BD7B79" w:rsidRPr="002A6D30" w:rsidRDefault="00BD7B79" w:rsidP="002A6D30"/>
    <w:sectPr w:rsidR="00BD7B79" w:rsidRPr="002A6D30" w:rsidSect="00717F3D">
      <w:pgSz w:w="15840" w:h="12240" w:orient="landscape"/>
      <w:pgMar w:top="936" w:right="1440" w:bottom="936" w:left="1440" w:header="720" w:footer="720" w:gutter="0"/>
      <w:cols w:num="3" w:space="720" w:equalWidth="0">
        <w:col w:w="3840" w:space="720"/>
        <w:col w:w="3840" w:space="720"/>
        <w:col w:w="38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C32"/>
    <w:multiLevelType w:val="hybridMultilevel"/>
    <w:tmpl w:val="C708081E"/>
    <w:lvl w:ilvl="0" w:tplc="DE76F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2898"/>
    <w:multiLevelType w:val="hybridMultilevel"/>
    <w:tmpl w:val="06845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53AA9"/>
    <w:multiLevelType w:val="hybridMultilevel"/>
    <w:tmpl w:val="B7D88ACC"/>
    <w:lvl w:ilvl="0" w:tplc="53CE63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BC5DC9"/>
    <w:multiLevelType w:val="hybridMultilevel"/>
    <w:tmpl w:val="4406037C"/>
    <w:lvl w:ilvl="0" w:tplc="34DEBA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5145B7"/>
    <w:multiLevelType w:val="hybridMultilevel"/>
    <w:tmpl w:val="CE9CEA2C"/>
    <w:lvl w:ilvl="0" w:tplc="D674A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286456"/>
    <w:multiLevelType w:val="hybridMultilevel"/>
    <w:tmpl w:val="006EF2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36D5246"/>
    <w:multiLevelType w:val="hybridMultilevel"/>
    <w:tmpl w:val="3B1E54AC"/>
    <w:lvl w:ilvl="0" w:tplc="E390CD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357316"/>
    <w:multiLevelType w:val="hybridMultilevel"/>
    <w:tmpl w:val="CB3C466C"/>
    <w:lvl w:ilvl="0" w:tplc="53CE63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5B626E6"/>
    <w:multiLevelType w:val="hybridMultilevel"/>
    <w:tmpl w:val="F7CE42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B7C"/>
    <w:rsid w:val="000260BC"/>
    <w:rsid w:val="00054657"/>
    <w:rsid w:val="00075FC6"/>
    <w:rsid w:val="000F7BEC"/>
    <w:rsid w:val="0018491E"/>
    <w:rsid w:val="00201297"/>
    <w:rsid w:val="002A6D30"/>
    <w:rsid w:val="002B5F43"/>
    <w:rsid w:val="003073A8"/>
    <w:rsid w:val="003D1528"/>
    <w:rsid w:val="00420A22"/>
    <w:rsid w:val="00607FE7"/>
    <w:rsid w:val="006C3B5D"/>
    <w:rsid w:val="00713B7C"/>
    <w:rsid w:val="00717F3D"/>
    <w:rsid w:val="00742DB0"/>
    <w:rsid w:val="00793C3C"/>
    <w:rsid w:val="007B50DD"/>
    <w:rsid w:val="00822B85"/>
    <w:rsid w:val="00A77A75"/>
    <w:rsid w:val="00B302C8"/>
    <w:rsid w:val="00B42C68"/>
    <w:rsid w:val="00BD7B79"/>
    <w:rsid w:val="00C516DB"/>
    <w:rsid w:val="00EF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0D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363</Words>
  <Characters>2070</Characters>
  <Application>Microsoft Office Outlook</Application>
  <DocSecurity>0</DocSecurity>
  <Lines>0</Lines>
  <Paragraphs>0</Paragraphs>
  <ScaleCrop>false</ScaleCrop>
  <Company>NPSD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FACTORS WOMEN WATCH OUT</dc:title>
  <dc:subject/>
  <dc:creator>bbell</dc:creator>
  <cp:keywords/>
  <dc:description/>
  <cp:lastModifiedBy>bbell</cp:lastModifiedBy>
  <cp:revision>2</cp:revision>
  <dcterms:created xsi:type="dcterms:W3CDTF">2011-06-15T16:09:00Z</dcterms:created>
  <dcterms:modified xsi:type="dcterms:W3CDTF">2011-06-15T16:09:00Z</dcterms:modified>
</cp:coreProperties>
</file>